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49B16EC0" w:rsidR="00097DD4" w:rsidRPr="00F240F3" w:rsidRDefault="00097DD4" w:rsidP="00097DD4">
      <w:pPr>
        <w:pStyle w:val="CRCoverPage"/>
        <w:tabs>
          <w:tab w:val="right" w:pos="9639"/>
        </w:tabs>
        <w:rPr>
          <w:b/>
          <w:noProof/>
          <w:sz w:val="24"/>
          <w:lang w:val="en-US"/>
        </w:rPr>
      </w:pPr>
      <w:r>
        <w:rPr>
          <w:b/>
          <w:noProof/>
          <w:sz w:val="24"/>
        </w:rPr>
        <w:t>3GPP TSG-</w:t>
      </w:r>
      <w:r w:rsidR="00C87C20">
        <w:fldChar w:fldCharType="begin"/>
      </w:r>
      <w:r w:rsidR="00C87C20">
        <w:instrText xml:space="preserve"> DOCPROPERTY  TSG/WGRef  \* MERGEFORMAT </w:instrText>
      </w:r>
      <w:r w:rsidR="00C87C20">
        <w:fldChar w:fldCharType="separate"/>
      </w:r>
      <w:r>
        <w:rPr>
          <w:b/>
          <w:noProof/>
          <w:sz w:val="24"/>
        </w:rPr>
        <w:t>RAN4</w:t>
      </w:r>
      <w:r w:rsidR="00C87C20">
        <w:rPr>
          <w:b/>
          <w:noProof/>
          <w:sz w:val="24"/>
        </w:rPr>
        <w:fldChar w:fldCharType="end"/>
      </w:r>
      <w:r>
        <w:rPr>
          <w:b/>
          <w:noProof/>
          <w:sz w:val="24"/>
        </w:rPr>
        <w:t xml:space="preserve"> Meeting #10</w:t>
      </w:r>
      <w:r w:rsidR="003B32A4">
        <w:rPr>
          <w:b/>
          <w:noProof/>
          <w:sz w:val="24"/>
        </w:rPr>
        <w:t>3</w:t>
      </w:r>
      <w:r w:rsidR="00C87C20">
        <w:fldChar w:fldCharType="begin"/>
      </w:r>
      <w:r w:rsidR="00C87C20">
        <w:instrText xml:space="preserve"> DOCPROPERTY  MtgTitle  \* MERGEFORMAT </w:instrText>
      </w:r>
      <w:r w:rsidR="00C87C20">
        <w:fldChar w:fldCharType="separate"/>
      </w:r>
      <w:r>
        <w:rPr>
          <w:b/>
          <w:noProof/>
          <w:sz w:val="24"/>
        </w:rPr>
        <w:t>-e</w:t>
      </w:r>
      <w:r w:rsidR="00C87C20">
        <w:rPr>
          <w:b/>
          <w:noProof/>
          <w:sz w:val="24"/>
        </w:rPr>
        <w:fldChar w:fldCharType="end"/>
      </w:r>
      <w:r>
        <w:rPr>
          <w:b/>
          <w:i/>
          <w:noProof/>
          <w:sz w:val="28"/>
        </w:rPr>
        <w:tab/>
      </w:r>
      <w:r w:rsidR="009E6B1E" w:rsidRPr="009E6B1E">
        <w:rPr>
          <w:b/>
          <w:noProof/>
          <w:sz w:val="24"/>
          <w:lang w:val="en-CN"/>
        </w:rPr>
        <w:t>R4-2207755</w:t>
      </w:r>
    </w:p>
    <w:p w14:paraId="2D0C6697" w14:textId="42BD88B1" w:rsidR="00097DD4" w:rsidRDefault="00C87C20" w:rsidP="00097DD4">
      <w:pPr>
        <w:pStyle w:val="CRCoverPage"/>
        <w:outlineLvl w:val="0"/>
        <w:rPr>
          <w:b/>
          <w:noProof/>
          <w:sz w:val="24"/>
        </w:rPr>
      </w:pPr>
      <w:r>
        <w:fldChar w:fldCharType="begin"/>
      </w:r>
      <w:r>
        <w:instrText xml:space="preserve"> DOCPROPERTY  Location  \* MERGEFORMAT </w:instrText>
      </w:r>
      <w:r>
        <w:fldChar w:fldCharType="separate"/>
      </w:r>
      <w:r w:rsidR="00097DD4" w:rsidRPr="00BA51D9">
        <w:rPr>
          <w:b/>
          <w:noProof/>
          <w:sz w:val="24"/>
        </w:rPr>
        <w:t>Online</w:t>
      </w:r>
      <w:r>
        <w:rPr>
          <w:b/>
          <w:noProof/>
          <w:sz w:val="24"/>
        </w:rPr>
        <w:fldChar w:fldCharType="end"/>
      </w:r>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467261">
        <w:rPr>
          <w:b/>
          <w:sz w:val="24"/>
          <w:szCs w:val="24"/>
          <w:lang w:eastAsia="zh-CN"/>
        </w:rPr>
        <w:t>9</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20</w:t>
      </w:r>
      <w:r w:rsidR="00097DD4">
        <w:rPr>
          <w:b/>
          <w:sz w:val="24"/>
          <w:szCs w:val="24"/>
          <w:lang w:eastAsia="zh-CN"/>
        </w:rPr>
        <w:t xml:space="preserve"> </w:t>
      </w:r>
      <w:r w:rsidR="003B32A4">
        <w:rPr>
          <w:b/>
          <w:sz w:val="24"/>
          <w:szCs w:val="24"/>
          <w:lang w:eastAsia="zh-CN"/>
        </w:rPr>
        <w:t>May</w:t>
      </w:r>
      <w:r w:rsidR="00097DD4" w:rsidRPr="00BF1228">
        <w:rPr>
          <w:b/>
          <w:sz w:val="24"/>
          <w:szCs w:val="24"/>
          <w:lang w:eastAsia="zh-CN"/>
        </w:rPr>
        <w:t>, 202</w:t>
      </w:r>
      <w:r w:rsidR="00097DD4">
        <w:rPr>
          <w:b/>
          <w:sz w:val="24"/>
          <w:szCs w:val="24"/>
          <w:lang w:eastAsia="zh-CN"/>
        </w:rPr>
        <w:t>2</w:t>
      </w:r>
    </w:p>
    <w:p w14:paraId="16FC7694" w14:textId="7AE31F7C"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7A6AFE">
        <w:rPr>
          <w:rFonts w:ascii="Arial" w:hAnsi="Arial" w:cs="Arial"/>
          <w:b/>
          <w:sz w:val="22"/>
          <w:szCs w:val="22"/>
          <w:lang w:val="en-US"/>
        </w:rPr>
        <w:t>9.10.2.1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09265E6" w:rsidR="00712CC1" w:rsidRPr="009C13E4"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9C13E4" w:rsidRPr="009C13E4">
        <w:rPr>
          <w:rFonts w:ascii="Arial" w:hAnsi="Arial" w:cs="Arial"/>
          <w:b/>
          <w:sz w:val="22"/>
          <w:szCs w:val="22"/>
          <w:lang w:val="en-CN"/>
        </w:rPr>
        <w:t>On Pre-MG performance</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2BAC783C" w:rsidR="000D5DC6" w:rsidRPr="000D5DC6" w:rsidRDefault="0034689D" w:rsidP="00CA0B7B">
      <w:r>
        <w:t xml:space="preserve">RAN4 concluded core part design for Pre-MG in RAN4#102e. In this contribution, we provide discussion on </w:t>
      </w:r>
      <w:r w:rsidR="00DF5DCC">
        <w:t xml:space="preserve">scope of </w:t>
      </w:r>
      <w:r>
        <w:t>performance</w:t>
      </w:r>
      <w:r w:rsidR="00DF5DCC">
        <w:t xml:space="preserve"> part.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890D4D0" w14:textId="7E455BF1" w:rsidR="0074274A" w:rsidRDefault="00412E5E" w:rsidP="0074274A">
      <w:pPr>
        <w:pStyle w:val="Caption"/>
        <w:rPr>
          <w:b w:val="0"/>
          <w:bCs w:val="0"/>
        </w:rPr>
      </w:pPr>
      <w:r w:rsidRPr="00412E5E">
        <w:rPr>
          <w:b w:val="0"/>
          <w:bCs w:val="0"/>
        </w:rPr>
        <w:t>The</w:t>
      </w:r>
      <w:r>
        <w:rPr>
          <w:b w:val="0"/>
          <w:bCs w:val="0"/>
        </w:rPr>
        <w:t xml:space="preserve"> following </w:t>
      </w:r>
      <w:r w:rsidR="001A567E">
        <w:rPr>
          <w:b w:val="0"/>
          <w:bCs w:val="0"/>
        </w:rPr>
        <w:t xml:space="preserve">major </w:t>
      </w:r>
      <w:r w:rsidR="001B43B6">
        <w:rPr>
          <w:b w:val="0"/>
          <w:bCs w:val="0"/>
        </w:rPr>
        <w:t>core requirements have been introduced for Pre-MG:</w:t>
      </w:r>
    </w:p>
    <w:p w14:paraId="725F666E" w14:textId="6A5448DA" w:rsidR="001B43B6" w:rsidRPr="005B2A50" w:rsidRDefault="005B2A50" w:rsidP="005B2A50">
      <w:pPr>
        <w:pStyle w:val="ListParagraph"/>
        <w:numPr>
          <w:ilvl w:val="0"/>
          <w:numId w:val="47"/>
        </w:numPr>
        <w:ind w:firstLineChars="0"/>
      </w:pPr>
      <w:r>
        <w:rPr>
          <w:lang w:val="en-US"/>
        </w:rPr>
        <w:t>Pre-MG activation/deactivation mechanism</w:t>
      </w:r>
    </w:p>
    <w:p w14:paraId="02667FDB" w14:textId="3E7BB7F9" w:rsidR="005B2A50" w:rsidRPr="005B2A50" w:rsidRDefault="005B2A50" w:rsidP="005B2A50">
      <w:pPr>
        <w:pStyle w:val="ListParagraph"/>
        <w:numPr>
          <w:ilvl w:val="1"/>
          <w:numId w:val="47"/>
        </w:numPr>
        <w:ind w:firstLineChars="0"/>
      </w:pPr>
      <w:r>
        <w:rPr>
          <w:lang w:val="en-US"/>
        </w:rPr>
        <w:t>Network based Pre-MG activation/deactivation</w:t>
      </w:r>
    </w:p>
    <w:p w14:paraId="2B4DB110" w14:textId="5363B3BD" w:rsidR="005B2A50" w:rsidRPr="00156BA5" w:rsidRDefault="00156BA5" w:rsidP="005B2A50">
      <w:pPr>
        <w:pStyle w:val="ListParagraph"/>
        <w:numPr>
          <w:ilvl w:val="1"/>
          <w:numId w:val="47"/>
        </w:numPr>
        <w:ind w:firstLineChars="0"/>
      </w:pPr>
      <w:r>
        <w:rPr>
          <w:lang w:val="en-US"/>
        </w:rPr>
        <w:t>UE autonomous Pre-MG activation/deactivation</w:t>
      </w:r>
    </w:p>
    <w:p w14:paraId="32F33393" w14:textId="6A3D1AC9" w:rsidR="00156BA5" w:rsidRPr="00683DC2" w:rsidRDefault="00683DC2" w:rsidP="00156BA5">
      <w:pPr>
        <w:pStyle w:val="ListParagraph"/>
        <w:numPr>
          <w:ilvl w:val="0"/>
          <w:numId w:val="47"/>
        </w:numPr>
        <w:ind w:firstLineChars="0"/>
      </w:pPr>
      <w:r>
        <w:rPr>
          <w:lang w:val="en-US"/>
        </w:rPr>
        <w:t>Pre-MG activation/deactivation delay</w:t>
      </w:r>
    </w:p>
    <w:p w14:paraId="45397FEA" w14:textId="15A6128A" w:rsidR="00683DC2" w:rsidRPr="00683DC2" w:rsidRDefault="00683DC2" w:rsidP="00683DC2">
      <w:pPr>
        <w:pStyle w:val="ListParagraph"/>
        <w:numPr>
          <w:ilvl w:val="1"/>
          <w:numId w:val="47"/>
        </w:numPr>
        <w:ind w:firstLineChars="0"/>
      </w:pPr>
      <w:r w:rsidRPr="00683DC2">
        <w:rPr>
          <w:lang w:val="en-US"/>
        </w:rPr>
        <w:t>Activation/deactivation upon DCI/timer-based BWP switch</w:t>
      </w:r>
    </w:p>
    <w:p w14:paraId="1F21FB0C" w14:textId="5775B029" w:rsidR="00683DC2" w:rsidRPr="00A03894" w:rsidRDefault="00CC69C6" w:rsidP="00683DC2">
      <w:pPr>
        <w:pStyle w:val="ListParagraph"/>
        <w:numPr>
          <w:ilvl w:val="1"/>
          <w:numId w:val="47"/>
        </w:numPr>
        <w:ind w:firstLineChars="0"/>
      </w:pPr>
      <w:r>
        <w:rPr>
          <w:lang w:val="en-US"/>
        </w:rPr>
        <w:t>A</w:t>
      </w:r>
      <w:r w:rsidRPr="00CC69C6">
        <w:rPr>
          <w:lang w:val="en-US"/>
        </w:rPr>
        <w:t>ctivation/deactivation upon SCell activation/deactivation</w:t>
      </w:r>
    </w:p>
    <w:p w14:paraId="58F3F3E7" w14:textId="6502EEDB" w:rsidR="00A03894" w:rsidRPr="00200F55" w:rsidRDefault="00A03894" w:rsidP="00683DC2">
      <w:pPr>
        <w:pStyle w:val="ListParagraph"/>
        <w:numPr>
          <w:ilvl w:val="1"/>
          <w:numId w:val="47"/>
        </w:numPr>
        <w:ind w:firstLineChars="0"/>
      </w:pPr>
      <w:r>
        <w:rPr>
          <w:lang w:val="en-US"/>
        </w:rPr>
        <w:t>A</w:t>
      </w:r>
      <w:r w:rsidRPr="00A03894">
        <w:rPr>
          <w:lang w:val="en-US"/>
        </w:rPr>
        <w:t>ctivation/deactivation upon RRC reconfiguration</w:t>
      </w:r>
    </w:p>
    <w:p w14:paraId="3C9221FF" w14:textId="38437237" w:rsidR="00200F55" w:rsidRPr="00BA7073" w:rsidRDefault="006A58B7" w:rsidP="00200F55">
      <w:pPr>
        <w:pStyle w:val="ListParagraph"/>
        <w:numPr>
          <w:ilvl w:val="0"/>
          <w:numId w:val="47"/>
        </w:numPr>
        <w:ind w:firstLineChars="0"/>
      </w:pPr>
      <w:r>
        <w:rPr>
          <w:lang w:val="en-US"/>
        </w:rPr>
        <w:t>Measurement delay with Pre-MG</w:t>
      </w:r>
    </w:p>
    <w:p w14:paraId="0E817F6D" w14:textId="59EF3DE5" w:rsidR="00BA7073" w:rsidRPr="00BA7073" w:rsidRDefault="00BA7073" w:rsidP="00BA7073">
      <w:pPr>
        <w:pStyle w:val="ListParagraph"/>
        <w:numPr>
          <w:ilvl w:val="1"/>
          <w:numId w:val="47"/>
        </w:numPr>
        <w:ind w:firstLineChars="0"/>
      </w:pPr>
      <w:r>
        <w:rPr>
          <w:lang w:val="en-US"/>
        </w:rPr>
        <w:t>Intra-frequency measurement</w:t>
      </w:r>
    </w:p>
    <w:p w14:paraId="4A266B08" w14:textId="717C2792" w:rsidR="00BA7073" w:rsidRPr="0003409C" w:rsidRDefault="00BA7073" w:rsidP="00BA7073">
      <w:pPr>
        <w:pStyle w:val="ListParagraph"/>
        <w:numPr>
          <w:ilvl w:val="1"/>
          <w:numId w:val="47"/>
        </w:numPr>
        <w:ind w:firstLineChars="0"/>
      </w:pPr>
      <w:r>
        <w:rPr>
          <w:lang w:val="en-US"/>
        </w:rPr>
        <w:t>Inter-frequency measurement</w:t>
      </w:r>
    </w:p>
    <w:p w14:paraId="1D6C6B6B" w14:textId="701A56A8" w:rsidR="004D4CC7" w:rsidRDefault="004D4CC7" w:rsidP="0003409C">
      <w:r>
        <w:t>For the two different activation/deactivation mechanisms, it is important to develop test case</w:t>
      </w:r>
      <w:r w:rsidR="00C1183A">
        <w:t>s</w:t>
      </w:r>
      <w:r>
        <w:t xml:space="preserve"> to verify th</w:t>
      </w:r>
      <w:r w:rsidR="00F62570">
        <w:t>e functionalit</w:t>
      </w:r>
      <w:r w:rsidR="00C1183A">
        <w:t>ies separately</w:t>
      </w:r>
      <w:r w:rsidR="00683908">
        <w:t>, since some UE may only support one of the mechanisms.</w:t>
      </w:r>
    </w:p>
    <w:p w14:paraId="7F46A703" w14:textId="05F13EEA" w:rsidR="004527F6" w:rsidRDefault="00B21BA6" w:rsidP="004527F6">
      <w:pPr>
        <w:rPr>
          <w:lang w:val="en-US"/>
        </w:rPr>
      </w:pPr>
      <w:r>
        <w:t>For Pre-MG activation/deactivation delay</w:t>
      </w:r>
      <w:r w:rsidR="00CA59F5">
        <w:t xml:space="preserve">, </w:t>
      </w:r>
      <w:r w:rsidR="00455D30">
        <w:t>we suggest RAN4 to focus on the most typical scenario, i.e. activation/deactivation upon DCI/timer-based BWP switch</w:t>
      </w:r>
      <w:r w:rsidR="002F4587">
        <w:t xml:space="preserve">. </w:t>
      </w:r>
      <w:r w:rsidR="0054114B">
        <w:t xml:space="preserve">Regarding RRC reconfiguration, there is only very limited test case to verify RRC procedure delay. </w:t>
      </w:r>
      <w:r w:rsidR="004527F6">
        <w:t>Thus we don’t see any problem to skip this test. As for a</w:t>
      </w:r>
      <w:r w:rsidR="004527F6" w:rsidRPr="004527F6">
        <w:rPr>
          <w:lang w:val="en-US"/>
        </w:rPr>
        <w:t>ctivation/deactivation upon SCell activation/deactivation</w:t>
      </w:r>
      <w:r w:rsidR="004527F6">
        <w:rPr>
          <w:lang w:val="en-US"/>
        </w:rPr>
        <w:t>, we don’t have strong view but prefer to skip it.</w:t>
      </w:r>
    </w:p>
    <w:p w14:paraId="13073F9F" w14:textId="123DADE7" w:rsidR="002930C1" w:rsidRDefault="002930C1" w:rsidP="004527F6">
      <w:pPr>
        <w:rPr>
          <w:lang w:val="en-US"/>
        </w:rPr>
      </w:pPr>
      <w:r>
        <w:rPr>
          <w:lang w:val="en-US"/>
        </w:rPr>
        <w:t>For measurement delay with Pre-MG, we don’t see necessity to introduce</w:t>
      </w:r>
      <w:r w:rsidRPr="002930C1">
        <w:rPr>
          <w:lang w:val="en-US"/>
        </w:rPr>
        <w:t xml:space="preserve"> </w:t>
      </w:r>
      <w:r>
        <w:rPr>
          <w:lang w:val="en-US"/>
        </w:rPr>
        <w:t>any new test case since the corresponding requirements are based on the legacy intra-frequency and inter-frequency measurement requirements, only with minor clarification.</w:t>
      </w:r>
    </w:p>
    <w:p w14:paraId="4306F8FC" w14:textId="09243896" w:rsidR="0003409C" w:rsidRDefault="0003409C" w:rsidP="0003409C">
      <w:r>
        <w:t xml:space="preserve">Besides, there are also some other requirements such as </w:t>
      </w:r>
      <w:r w:rsidR="00F42CBF">
        <w:t>r</w:t>
      </w:r>
      <w:r w:rsidR="00F42CBF" w:rsidRPr="00F42CBF">
        <w:t>equirements for reception/transmission during activation/deactivation</w:t>
      </w:r>
      <w:r w:rsidR="00347606">
        <w:t>, impact on L1 evaluation</w:t>
      </w:r>
      <w:r w:rsidR="00F753A1">
        <w:t xml:space="preserve"> period and so on.</w:t>
      </w:r>
      <w:r w:rsidR="004A0FA8">
        <w:t xml:space="preserve"> However, we don’t think RAN4 needs to introduce new test cases specifically to verify those requirements. </w:t>
      </w:r>
      <w:r w:rsidR="003D6172">
        <w:t>For instance, in activation/deactivation delay test the requirements</w:t>
      </w:r>
      <w:r w:rsidR="00925A3C">
        <w:t xml:space="preserve"> </w:t>
      </w:r>
      <w:r w:rsidR="00925A3C" w:rsidRPr="00F42CBF">
        <w:t>for reception/transmission during activation/deactivation</w:t>
      </w:r>
      <w:r w:rsidR="00925A3C">
        <w:t xml:space="preserve"> can also be verified.</w:t>
      </w:r>
    </w:p>
    <w:p w14:paraId="4D9B8E6F" w14:textId="3803FF86" w:rsidR="008C6683" w:rsidRDefault="008C6683" w:rsidP="008C6683">
      <w:pPr>
        <w:pStyle w:val="Caption"/>
      </w:pPr>
      <w:bookmarkStart w:id="2" w:name="_Ref101212464"/>
      <w:r>
        <w:t xml:space="preserve">Proposal </w:t>
      </w:r>
      <w:r>
        <w:fldChar w:fldCharType="begin"/>
      </w:r>
      <w:r>
        <w:instrText xml:space="preserve"> SEQ Proposal \* ARABIC </w:instrText>
      </w:r>
      <w:r>
        <w:fldChar w:fldCharType="separate"/>
      </w:r>
      <w:r w:rsidR="00550200">
        <w:rPr>
          <w:noProof/>
        </w:rPr>
        <w:t>1</w:t>
      </w:r>
      <w:r>
        <w:fldChar w:fldCharType="end"/>
      </w:r>
      <w:r>
        <w:t>: the following</w:t>
      </w:r>
      <w:r w:rsidR="00782702">
        <w:t xml:space="preserve"> major</w:t>
      </w:r>
      <w:r>
        <w:t xml:space="preserve"> functionalities of Pre-MG need to be verified:</w:t>
      </w:r>
      <w:bookmarkEnd w:id="2"/>
    </w:p>
    <w:p w14:paraId="121800A7" w14:textId="77777777" w:rsidR="008C6683" w:rsidRPr="001E5407" w:rsidRDefault="008C6683" w:rsidP="008C6683">
      <w:pPr>
        <w:pStyle w:val="ListParagraph"/>
        <w:numPr>
          <w:ilvl w:val="0"/>
          <w:numId w:val="48"/>
        </w:numPr>
        <w:ind w:firstLineChars="0"/>
        <w:rPr>
          <w:b/>
          <w:bCs/>
        </w:rPr>
      </w:pPr>
      <w:r w:rsidRPr="001E5407">
        <w:rPr>
          <w:b/>
          <w:bCs/>
          <w:lang w:val="en-US"/>
        </w:rPr>
        <w:t>Pre-MG activation/deactivation mechanism</w:t>
      </w:r>
    </w:p>
    <w:p w14:paraId="3DDDC65C" w14:textId="77777777" w:rsidR="008C6683" w:rsidRPr="001E5407" w:rsidRDefault="008C6683" w:rsidP="008C6683">
      <w:pPr>
        <w:pStyle w:val="ListParagraph"/>
        <w:numPr>
          <w:ilvl w:val="1"/>
          <w:numId w:val="48"/>
        </w:numPr>
        <w:ind w:firstLineChars="0"/>
        <w:rPr>
          <w:b/>
          <w:bCs/>
        </w:rPr>
      </w:pPr>
      <w:r w:rsidRPr="001E5407">
        <w:rPr>
          <w:b/>
          <w:bCs/>
          <w:lang w:val="en-US"/>
        </w:rPr>
        <w:t>Network based Pre-MG activation/deactivation</w:t>
      </w:r>
    </w:p>
    <w:p w14:paraId="000F7A0A" w14:textId="77777777" w:rsidR="008C6683" w:rsidRPr="001E5407" w:rsidRDefault="008C6683" w:rsidP="008C6683">
      <w:pPr>
        <w:pStyle w:val="ListParagraph"/>
        <w:numPr>
          <w:ilvl w:val="1"/>
          <w:numId w:val="48"/>
        </w:numPr>
        <w:ind w:firstLineChars="0"/>
        <w:rPr>
          <w:b/>
          <w:bCs/>
        </w:rPr>
      </w:pPr>
      <w:r w:rsidRPr="001E5407">
        <w:rPr>
          <w:b/>
          <w:bCs/>
          <w:lang w:val="en-US"/>
        </w:rPr>
        <w:t>UE autonomous Pre-MG activation/deactivation</w:t>
      </w:r>
    </w:p>
    <w:p w14:paraId="6CC9711A" w14:textId="77777777" w:rsidR="008C6683" w:rsidRPr="001E5407" w:rsidRDefault="008C6683" w:rsidP="008C6683">
      <w:pPr>
        <w:pStyle w:val="ListParagraph"/>
        <w:numPr>
          <w:ilvl w:val="0"/>
          <w:numId w:val="48"/>
        </w:numPr>
        <w:ind w:firstLineChars="0"/>
        <w:rPr>
          <w:b/>
          <w:bCs/>
        </w:rPr>
      </w:pPr>
      <w:r w:rsidRPr="001E5407">
        <w:rPr>
          <w:b/>
          <w:bCs/>
          <w:lang w:val="en-US"/>
        </w:rPr>
        <w:t>Pre-MG activation/deactivation delay</w:t>
      </w:r>
    </w:p>
    <w:p w14:paraId="0704D761" w14:textId="77777777" w:rsidR="008C6683" w:rsidRPr="001E5407" w:rsidRDefault="008C6683" w:rsidP="008C6683">
      <w:pPr>
        <w:pStyle w:val="ListParagraph"/>
        <w:numPr>
          <w:ilvl w:val="1"/>
          <w:numId w:val="48"/>
        </w:numPr>
        <w:ind w:firstLineChars="0"/>
        <w:rPr>
          <w:b/>
          <w:bCs/>
        </w:rPr>
      </w:pPr>
      <w:r w:rsidRPr="001E5407">
        <w:rPr>
          <w:b/>
          <w:bCs/>
          <w:lang w:val="en-US"/>
        </w:rPr>
        <w:lastRenderedPageBreak/>
        <w:t>Activation/deactivation upon DCI/timer-based BWP switch</w:t>
      </w:r>
    </w:p>
    <w:p w14:paraId="21A955F8" w14:textId="0C54A1C4" w:rsidR="008C6683" w:rsidRDefault="008C6683" w:rsidP="008C6683"/>
    <w:p w14:paraId="25CE8929" w14:textId="3A212C08" w:rsidR="00B8631F" w:rsidRDefault="00B8631F" w:rsidP="008C6683">
      <w:r>
        <w:t>Test applicability and configuration also needs to be discussed.</w:t>
      </w:r>
      <w:r w:rsidR="00EC209A">
        <w:t xml:space="preserve"> In TS38.133 different test cases are specified for SA and EN-DC. For Pre-MG, since it can only be supported in SA in R17, RAN4 only needs to introduce new test cases for SA.</w:t>
      </w:r>
    </w:p>
    <w:p w14:paraId="25A2FD82" w14:textId="6A8BFE3A" w:rsidR="00F147BF" w:rsidRDefault="0058532E" w:rsidP="008C6683">
      <w:r>
        <w:t>Similar with legacy gap, there are many patterns of Pre-MG. Similarly, not all the patterns need to be tested.</w:t>
      </w:r>
      <w:r w:rsidR="002923AE">
        <w:t xml:space="preserve"> </w:t>
      </w:r>
      <w:r w:rsidR="00B617A3">
        <w:t>To simplify test case design, we propose to use #0 for FR1 and #13 for FR2.</w:t>
      </w:r>
    </w:p>
    <w:p w14:paraId="17A4F973" w14:textId="6D31F22B" w:rsidR="00FF3397" w:rsidRDefault="00FF3397" w:rsidP="008C6683">
      <w:r>
        <w:t xml:space="preserve">In R17, RAN4 has defined </w:t>
      </w:r>
      <w:r w:rsidR="00DC7DFF">
        <w:t xml:space="preserve">Pre-MG </w:t>
      </w:r>
      <w:r>
        <w:t xml:space="preserve">requirements for </w:t>
      </w:r>
      <w:r w:rsidR="00DC7DFF">
        <w:t>both single carrier and CA.</w:t>
      </w:r>
      <w:r w:rsidR="009C08F6">
        <w:t xml:space="preserve"> From functionality </w:t>
      </w:r>
      <w:r w:rsidR="00446E45">
        <w:t>perspective</w:t>
      </w:r>
      <w:r w:rsidR="009C08F6">
        <w:t>, they are quite similar. Therefore we suggest to focus on single carrier.</w:t>
      </w:r>
    </w:p>
    <w:p w14:paraId="404C4EDF" w14:textId="558956B8" w:rsidR="00A95DAC" w:rsidRDefault="00A95DAC" w:rsidP="00A95DAC">
      <w:pPr>
        <w:pStyle w:val="Caption"/>
      </w:pPr>
      <w:bookmarkStart w:id="3" w:name="_Ref101212475"/>
      <w:r>
        <w:t xml:space="preserve">Proposal </w:t>
      </w:r>
      <w:r>
        <w:fldChar w:fldCharType="begin"/>
      </w:r>
      <w:r>
        <w:instrText xml:space="preserve"> SEQ Proposal \* ARABIC </w:instrText>
      </w:r>
      <w:r>
        <w:fldChar w:fldCharType="separate"/>
      </w:r>
      <w:r w:rsidR="00550200">
        <w:rPr>
          <w:noProof/>
        </w:rPr>
        <w:t>2</w:t>
      </w:r>
      <w:r>
        <w:fldChar w:fldCharType="end"/>
      </w:r>
      <w:r>
        <w:t>:</w:t>
      </w:r>
      <w:r w:rsidR="00E539FE">
        <w:t xml:space="preserve"> </w:t>
      </w:r>
      <w:r w:rsidR="00CE7EE3">
        <w:t>only test cases for SA need to be specified in R17.</w:t>
      </w:r>
      <w:bookmarkEnd w:id="3"/>
    </w:p>
    <w:p w14:paraId="30539636" w14:textId="1D89DCD0" w:rsidR="00550200" w:rsidRDefault="00A061A9" w:rsidP="00A061A9">
      <w:pPr>
        <w:pStyle w:val="Caption"/>
      </w:pPr>
      <w:bookmarkStart w:id="4" w:name="_Ref101212479"/>
      <w:r>
        <w:t xml:space="preserve">Proposal </w:t>
      </w:r>
      <w:r>
        <w:fldChar w:fldCharType="begin"/>
      </w:r>
      <w:r>
        <w:instrText xml:space="preserve"> SEQ Proposal \* ARABIC </w:instrText>
      </w:r>
      <w:r>
        <w:fldChar w:fldCharType="separate"/>
      </w:r>
      <w:r w:rsidR="00550200">
        <w:rPr>
          <w:noProof/>
        </w:rPr>
        <w:t>3</w:t>
      </w:r>
      <w:r>
        <w:fldChar w:fldCharType="end"/>
      </w:r>
      <w:r>
        <w:t xml:space="preserve">: for gap pattern configuration, use #0 in FR1 and #13 </w:t>
      </w:r>
      <w:r w:rsidR="00E32536">
        <w:t>in</w:t>
      </w:r>
      <w:r>
        <w:t xml:space="preserve"> FR2.</w:t>
      </w:r>
      <w:bookmarkEnd w:id="4"/>
    </w:p>
    <w:p w14:paraId="32B3DAA0" w14:textId="0A4B9E7F" w:rsidR="00A061A9" w:rsidRPr="00A061A9" w:rsidRDefault="00550200" w:rsidP="00550200">
      <w:pPr>
        <w:pStyle w:val="Caption"/>
      </w:pPr>
      <w:bookmarkStart w:id="5" w:name="_Ref101212484"/>
      <w:r>
        <w:t xml:space="preserve">Proposal </w:t>
      </w:r>
      <w:r>
        <w:fldChar w:fldCharType="begin"/>
      </w:r>
      <w:r>
        <w:instrText xml:space="preserve"> SEQ Proposal \* ARABIC </w:instrText>
      </w:r>
      <w:r>
        <w:fldChar w:fldCharType="separate"/>
      </w:r>
      <w:r>
        <w:rPr>
          <w:noProof/>
        </w:rPr>
        <w:t>4</w:t>
      </w:r>
      <w:r>
        <w:fldChar w:fldCharType="end"/>
      </w:r>
      <w:r>
        <w:t xml:space="preserve">: </w:t>
      </w:r>
      <w:r w:rsidR="003A566C">
        <w:t>RAN4 only introduces Pre-MG related test cases for single carrier.</w:t>
      </w:r>
      <w:bookmarkEnd w:id="5"/>
    </w:p>
    <w:p w14:paraId="573A607D" w14:textId="77777777" w:rsidR="00D3649F" w:rsidRPr="00D3649F" w:rsidRDefault="00D3649F" w:rsidP="005D0320">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99A2D06" w14:textId="623AAD05" w:rsidR="00316785" w:rsidRDefault="005D4A3C" w:rsidP="002F01F7">
      <w:pPr>
        <w:jc w:val="both"/>
      </w:pPr>
      <w:r>
        <w:rPr>
          <w:rFonts w:cs="v4.2.0"/>
          <w:lang w:val="en-US" w:eastAsia="zh-CN"/>
        </w:rPr>
        <w:t>In this contribution</w:t>
      </w:r>
      <w:r w:rsidR="007A79D6">
        <w:rPr>
          <w:rFonts w:cs="v4.2.0"/>
          <w:lang w:val="en-US" w:eastAsia="zh-CN"/>
        </w:rPr>
        <w:t xml:space="preserve">, </w:t>
      </w:r>
      <w:r w:rsidR="00A3642B">
        <w:t xml:space="preserve">we </w:t>
      </w:r>
      <w:r w:rsidR="004A3F8B">
        <w:t>provide discussion on scope for Pre-MG test cases.</w:t>
      </w:r>
      <w:r w:rsidR="00741C8E">
        <w:t xml:space="preserve"> </w:t>
      </w:r>
      <w:r w:rsidR="00FC6537">
        <w:t>Besides, some analysis on test applicability and configurations are also provided.</w:t>
      </w:r>
      <w:r w:rsidR="00431ED5">
        <w:t xml:space="preserve"> After discussion, the following conclusions are made:</w:t>
      </w:r>
    </w:p>
    <w:p w14:paraId="240BBB89" w14:textId="1CD09DE5" w:rsidR="00431ED5" w:rsidRPr="005D2EA1" w:rsidRDefault="005D2EA1" w:rsidP="002F01F7">
      <w:pPr>
        <w:jc w:val="both"/>
        <w:rPr>
          <w:b/>
          <w:bCs/>
        </w:rPr>
      </w:pPr>
      <w:r w:rsidRPr="005D2EA1">
        <w:rPr>
          <w:b/>
          <w:bCs/>
        </w:rPr>
        <w:fldChar w:fldCharType="begin"/>
      </w:r>
      <w:r w:rsidRPr="005D2EA1">
        <w:rPr>
          <w:b/>
          <w:bCs/>
        </w:rPr>
        <w:instrText xml:space="preserve"> REF _Ref101212464 \h </w:instrText>
      </w:r>
      <w:r>
        <w:rPr>
          <w:b/>
          <w:bCs/>
        </w:rPr>
        <w:instrText xml:space="preserve"> \* MERGEFORMAT </w:instrText>
      </w:r>
      <w:r w:rsidRPr="005D2EA1">
        <w:rPr>
          <w:b/>
          <w:bCs/>
        </w:rPr>
      </w:r>
      <w:r w:rsidRPr="005D2EA1">
        <w:rPr>
          <w:b/>
          <w:bCs/>
        </w:rPr>
        <w:fldChar w:fldCharType="separate"/>
      </w:r>
      <w:r w:rsidRPr="005D2EA1">
        <w:rPr>
          <w:b/>
          <w:bCs/>
        </w:rPr>
        <w:t xml:space="preserve">Proposal </w:t>
      </w:r>
      <w:r w:rsidRPr="005D2EA1">
        <w:rPr>
          <w:b/>
          <w:bCs/>
          <w:noProof/>
        </w:rPr>
        <w:t>1</w:t>
      </w:r>
      <w:r w:rsidRPr="005D2EA1">
        <w:rPr>
          <w:b/>
          <w:bCs/>
        </w:rPr>
        <w:t>: the following major functionalities of Pre-MG need to be verified:</w:t>
      </w:r>
      <w:r w:rsidRPr="005D2EA1">
        <w:rPr>
          <w:b/>
          <w:bCs/>
        </w:rPr>
        <w:fldChar w:fldCharType="end"/>
      </w:r>
    </w:p>
    <w:p w14:paraId="39CE2252" w14:textId="77777777" w:rsidR="005D2EA1" w:rsidRPr="001E5407" w:rsidRDefault="005D2EA1" w:rsidP="005D2EA1">
      <w:pPr>
        <w:pStyle w:val="ListParagraph"/>
        <w:numPr>
          <w:ilvl w:val="0"/>
          <w:numId w:val="48"/>
        </w:numPr>
        <w:ind w:firstLineChars="0"/>
        <w:rPr>
          <w:b/>
          <w:bCs/>
        </w:rPr>
      </w:pPr>
      <w:r w:rsidRPr="001E5407">
        <w:rPr>
          <w:b/>
          <w:bCs/>
          <w:lang w:val="en-US"/>
        </w:rPr>
        <w:t>Pre-MG activation/deactivation mechanism</w:t>
      </w:r>
    </w:p>
    <w:p w14:paraId="34077516" w14:textId="77777777" w:rsidR="005D2EA1" w:rsidRPr="001E5407" w:rsidRDefault="005D2EA1" w:rsidP="005D2EA1">
      <w:pPr>
        <w:pStyle w:val="ListParagraph"/>
        <w:numPr>
          <w:ilvl w:val="1"/>
          <w:numId w:val="48"/>
        </w:numPr>
        <w:ind w:firstLineChars="0"/>
        <w:rPr>
          <w:b/>
          <w:bCs/>
        </w:rPr>
      </w:pPr>
      <w:r w:rsidRPr="001E5407">
        <w:rPr>
          <w:b/>
          <w:bCs/>
          <w:lang w:val="en-US"/>
        </w:rPr>
        <w:t>Network based Pre-MG activation/deactivation</w:t>
      </w:r>
    </w:p>
    <w:p w14:paraId="1D23A9E8" w14:textId="77777777" w:rsidR="005D2EA1" w:rsidRPr="001E5407" w:rsidRDefault="005D2EA1" w:rsidP="005D2EA1">
      <w:pPr>
        <w:pStyle w:val="ListParagraph"/>
        <w:numPr>
          <w:ilvl w:val="1"/>
          <w:numId w:val="48"/>
        </w:numPr>
        <w:ind w:firstLineChars="0"/>
        <w:rPr>
          <w:b/>
          <w:bCs/>
        </w:rPr>
      </w:pPr>
      <w:r w:rsidRPr="001E5407">
        <w:rPr>
          <w:b/>
          <w:bCs/>
          <w:lang w:val="en-US"/>
        </w:rPr>
        <w:t>UE autonomous Pre-MG activation/deactivation</w:t>
      </w:r>
    </w:p>
    <w:p w14:paraId="7C39E5BF" w14:textId="77777777" w:rsidR="005D2EA1" w:rsidRPr="001E5407" w:rsidRDefault="005D2EA1" w:rsidP="005D2EA1">
      <w:pPr>
        <w:pStyle w:val="ListParagraph"/>
        <w:numPr>
          <w:ilvl w:val="0"/>
          <w:numId w:val="48"/>
        </w:numPr>
        <w:ind w:firstLineChars="0"/>
        <w:rPr>
          <w:b/>
          <w:bCs/>
        </w:rPr>
      </w:pPr>
      <w:r w:rsidRPr="001E5407">
        <w:rPr>
          <w:b/>
          <w:bCs/>
          <w:lang w:val="en-US"/>
        </w:rPr>
        <w:t>Pre-MG activation/deactivation delay</w:t>
      </w:r>
    </w:p>
    <w:p w14:paraId="542FC0A1" w14:textId="77777777" w:rsidR="005D2EA1" w:rsidRPr="001E5407" w:rsidRDefault="005D2EA1" w:rsidP="005D2EA1">
      <w:pPr>
        <w:pStyle w:val="ListParagraph"/>
        <w:numPr>
          <w:ilvl w:val="1"/>
          <w:numId w:val="48"/>
        </w:numPr>
        <w:ind w:firstLineChars="0"/>
        <w:rPr>
          <w:b/>
          <w:bCs/>
        </w:rPr>
      </w:pPr>
      <w:r w:rsidRPr="001E5407">
        <w:rPr>
          <w:b/>
          <w:bCs/>
          <w:lang w:val="en-US"/>
        </w:rPr>
        <w:t>Activation/deactivation upon DCI/timer-based BWP switch</w:t>
      </w:r>
    </w:p>
    <w:p w14:paraId="6303024D" w14:textId="32E8263F" w:rsidR="002D5FEC" w:rsidRPr="005D2EA1" w:rsidRDefault="005D2EA1" w:rsidP="002F01F7">
      <w:pPr>
        <w:jc w:val="both"/>
        <w:rPr>
          <w:rFonts w:cs="v4.2.0"/>
          <w:b/>
          <w:bCs/>
          <w:lang w:val="x-none" w:eastAsia="zh-CN"/>
        </w:rPr>
      </w:pPr>
      <w:r w:rsidRPr="005D2EA1">
        <w:rPr>
          <w:rFonts w:cs="v4.2.0"/>
          <w:b/>
          <w:bCs/>
          <w:lang w:val="x-none" w:eastAsia="zh-CN"/>
        </w:rPr>
        <w:fldChar w:fldCharType="begin"/>
      </w:r>
      <w:r w:rsidRPr="005D2EA1">
        <w:rPr>
          <w:rFonts w:cs="v4.2.0"/>
          <w:b/>
          <w:bCs/>
          <w:lang w:val="x-none" w:eastAsia="zh-CN"/>
        </w:rPr>
        <w:instrText xml:space="preserve"> REF _Ref101212475 \h  \* MERGEFORMAT </w:instrText>
      </w:r>
      <w:r w:rsidRPr="005D2EA1">
        <w:rPr>
          <w:rFonts w:cs="v4.2.0"/>
          <w:b/>
          <w:bCs/>
          <w:lang w:val="x-none" w:eastAsia="zh-CN"/>
        </w:rPr>
      </w:r>
      <w:r w:rsidRPr="005D2EA1">
        <w:rPr>
          <w:rFonts w:cs="v4.2.0"/>
          <w:b/>
          <w:bCs/>
          <w:lang w:val="x-none" w:eastAsia="zh-CN"/>
        </w:rPr>
        <w:fldChar w:fldCharType="separate"/>
      </w:r>
      <w:r w:rsidRPr="005D2EA1">
        <w:rPr>
          <w:b/>
          <w:bCs/>
        </w:rPr>
        <w:t xml:space="preserve">Proposal </w:t>
      </w:r>
      <w:r w:rsidRPr="005D2EA1">
        <w:rPr>
          <w:b/>
          <w:bCs/>
          <w:noProof/>
        </w:rPr>
        <w:t>2</w:t>
      </w:r>
      <w:r w:rsidRPr="005D2EA1">
        <w:rPr>
          <w:b/>
          <w:bCs/>
        </w:rPr>
        <w:t>: only test cases for SA need to be specified in R17.</w:t>
      </w:r>
      <w:r w:rsidRPr="005D2EA1">
        <w:rPr>
          <w:rFonts w:cs="v4.2.0"/>
          <w:b/>
          <w:bCs/>
          <w:lang w:val="x-none" w:eastAsia="zh-CN"/>
        </w:rPr>
        <w:fldChar w:fldCharType="end"/>
      </w:r>
    </w:p>
    <w:p w14:paraId="5D2366DE" w14:textId="0F100E77" w:rsidR="005D2EA1" w:rsidRPr="005D2EA1" w:rsidRDefault="005D2EA1" w:rsidP="002F01F7">
      <w:pPr>
        <w:jc w:val="both"/>
        <w:rPr>
          <w:rFonts w:cs="v4.2.0"/>
          <w:b/>
          <w:bCs/>
          <w:lang w:val="x-none" w:eastAsia="zh-CN"/>
        </w:rPr>
      </w:pPr>
      <w:r w:rsidRPr="005D2EA1">
        <w:rPr>
          <w:rFonts w:cs="v4.2.0"/>
          <w:b/>
          <w:bCs/>
          <w:lang w:val="x-none" w:eastAsia="zh-CN"/>
        </w:rPr>
        <w:fldChar w:fldCharType="begin"/>
      </w:r>
      <w:r w:rsidRPr="005D2EA1">
        <w:rPr>
          <w:rFonts w:cs="v4.2.0"/>
          <w:b/>
          <w:bCs/>
          <w:lang w:val="x-none" w:eastAsia="zh-CN"/>
        </w:rPr>
        <w:instrText xml:space="preserve"> REF _Ref101212479 \h  \* MERGEFORMAT </w:instrText>
      </w:r>
      <w:r w:rsidRPr="005D2EA1">
        <w:rPr>
          <w:rFonts w:cs="v4.2.0"/>
          <w:b/>
          <w:bCs/>
          <w:lang w:val="x-none" w:eastAsia="zh-CN"/>
        </w:rPr>
      </w:r>
      <w:r w:rsidRPr="005D2EA1">
        <w:rPr>
          <w:rFonts w:cs="v4.2.0"/>
          <w:b/>
          <w:bCs/>
          <w:lang w:val="x-none" w:eastAsia="zh-CN"/>
        </w:rPr>
        <w:fldChar w:fldCharType="separate"/>
      </w:r>
      <w:r w:rsidRPr="005D2EA1">
        <w:rPr>
          <w:b/>
          <w:bCs/>
        </w:rPr>
        <w:t xml:space="preserve">Proposal </w:t>
      </w:r>
      <w:r w:rsidRPr="005D2EA1">
        <w:rPr>
          <w:b/>
          <w:bCs/>
          <w:noProof/>
        </w:rPr>
        <w:t>3</w:t>
      </w:r>
      <w:r w:rsidRPr="005D2EA1">
        <w:rPr>
          <w:b/>
          <w:bCs/>
        </w:rPr>
        <w:t>: for gap pattern configuration, use #0 in FR1 and #13 for FR2.</w:t>
      </w:r>
      <w:r w:rsidRPr="005D2EA1">
        <w:rPr>
          <w:rFonts w:cs="v4.2.0"/>
          <w:b/>
          <w:bCs/>
          <w:lang w:val="x-none" w:eastAsia="zh-CN"/>
        </w:rPr>
        <w:fldChar w:fldCharType="end"/>
      </w:r>
    </w:p>
    <w:p w14:paraId="40A9FAE6" w14:textId="76079AF5" w:rsidR="005D2EA1" w:rsidRPr="005D2EA1" w:rsidRDefault="005D2EA1" w:rsidP="002F01F7">
      <w:pPr>
        <w:jc w:val="both"/>
        <w:rPr>
          <w:rFonts w:cs="v4.2.0"/>
          <w:b/>
          <w:bCs/>
          <w:lang w:val="x-none" w:eastAsia="zh-CN"/>
        </w:rPr>
      </w:pPr>
      <w:r w:rsidRPr="005D2EA1">
        <w:rPr>
          <w:rFonts w:cs="v4.2.0"/>
          <w:b/>
          <w:bCs/>
          <w:lang w:val="x-none" w:eastAsia="zh-CN"/>
        </w:rPr>
        <w:fldChar w:fldCharType="begin"/>
      </w:r>
      <w:r w:rsidRPr="005D2EA1">
        <w:rPr>
          <w:rFonts w:cs="v4.2.0"/>
          <w:b/>
          <w:bCs/>
          <w:lang w:val="x-none" w:eastAsia="zh-CN"/>
        </w:rPr>
        <w:instrText xml:space="preserve"> REF _Ref101212484 \h  \* MERGEFORMAT </w:instrText>
      </w:r>
      <w:r w:rsidRPr="005D2EA1">
        <w:rPr>
          <w:rFonts w:cs="v4.2.0"/>
          <w:b/>
          <w:bCs/>
          <w:lang w:val="x-none" w:eastAsia="zh-CN"/>
        </w:rPr>
      </w:r>
      <w:r w:rsidRPr="005D2EA1">
        <w:rPr>
          <w:rFonts w:cs="v4.2.0"/>
          <w:b/>
          <w:bCs/>
          <w:lang w:val="x-none" w:eastAsia="zh-CN"/>
        </w:rPr>
        <w:fldChar w:fldCharType="separate"/>
      </w:r>
      <w:r w:rsidRPr="005D2EA1">
        <w:rPr>
          <w:b/>
          <w:bCs/>
        </w:rPr>
        <w:t xml:space="preserve">Proposal </w:t>
      </w:r>
      <w:r w:rsidRPr="005D2EA1">
        <w:rPr>
          <w:b/>
          <w:bCs/>
          <w:noProof/>
        </w:rPr>
        <w:t>4</w:t>
      </w:r>
      <w:r w:rsidRPr="005D2EA1">
        <w:rPr>
          <w:b/>
          <w:bCs/>
        </w:rPr>
        <w:t>: RAN4 only introduces Pre-MG related test cases for single carrier.</w:t>
      </w:r>
      <w:r w:rsidRPr="005D2EA1">
        <w:rPr>
          <w:rFonts w:cs="v4.2.0"/>
          <w:b/>
          <w:bCs/>
          <w:lang w:val="x-none" w:eastAsia="zh-CN"/>
        </w:rPr>
        <w:fldChar w:fldCharType="end"/>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503E099F" w14:textId="47F3D050" w:rsidR="00DE4773" w:rsidRPr="00B76413" w:rsidRDefault="005B129B" w:rsidP="002F01F7">
      <w:pPr>
        <w:pStyle w:val="Reference"/>
        <w:keepLines/>
        <w:numPr>
          <w:ilvl w:val="0"/>
          <w:numId w:val="12"/>
        </w:numPr>
      </w:pPr>
      <w:r>
        <w:t>TS38.133</w:t>
      </w:r>
    </w:p>
    <w:sectPr w:rsidR="00DE4773" w:rsidRPr="00B7641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F14F8" w14:textId="77777777" w:rsidR="00C87C20" w:rsidRDefault="00C87C20">
      <w:pPr>
        <w:spacing w:after="0"/>
      </w:pPr>
      <w:r>
        <w:separator/>
      </w:r>
    </w:p>
  </w:endnote>
  <w:endnote w:type="continuationSeparator" w:id="0">
    <w:p w14:paraId="1BB075C7" w14:textId="77777777" w:rsidR="00C87C20" w:rsidRDefault="00C87C20">
      <w:pPr>
        <w:spacing w:after="0"/>
      </w:pPr>
      <w:r>
        <w:continuationSeparator/>
      </w:r>
    </w:p>
  </w:endnote>
  <w:endnote w:type="continuationNotice" w:id="1">
    <w:p w14:paraId="177E4E4B" w14:textId="77777777" w:rsidR="00C87C20" w:rsidRDefault="00C87C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5B100" w14:textId="77777777" w:rsidR="00C87C20" w:rsidRDefault="00C87C20">
      <w:pPr>
        <w:spacing w:after="0"/>
      </w:pPr>
      <w:r>
        <w:separator/>
      </w:r>
    </w:p>
  </w:footnote>
  <w:footnote w:type="continuationSeparator" w:id="0">
    <w:p w14:paraId="1D070D94" w14:textId="77777777" w:rsidR="00C87C20" w:rsidRDefault="00C87C20">
      <w:pPr>
        <w:spacing w:after="0"/>
      </w:pPr>
      <w:r>
        <w:continuationSeparator/>
      </w:r>
    </w:p>
  </w:footnote>
  <w:footnote w:type="continuationNotice" w:id="1">
    <w:p w14:paraId="5A2CA172" w14:textId="77777777" w:rsidR="00C87C20" w:rsidRDefault="00C87C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11B4EF0"/>
    <w:multiLevelType w:val="hybridMultilevel"/>
    <w:tmpl w:val="123A9FC4"/>
    <w:lvl w:ilvl="0" w:tplc="C1406FB2">
      <w:start w:val="1"/>
      <w:numFmt w:val="bullet"/>
      <w:lvlText w:val="­"/>
      <w:lvlJc w:val="left"/>
      <w:pPr>
        <w:ind w:left="720" w:hanging="360"/>
      </w:pPr>
      <w:rPr>
        <w:rFonts w:ascii="Modern No. 20" w:hAnsi="Modern No. 20"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DA04F3"/>
    <w:multiLevelType w:val="hybridMultilevel"/>
    <w:tmpl w:val="FDE2856C"/>
    <w:lvl w:ilvl="0" w:tplc="C1406FB2">
      <w:start w:val="1"/>
      <w:numFmt w:val="bullet"/>
      <w:lvlText w:val="­"/>
      <w:lvlJc w:val="left"/>
      <w:pPr>
        <w:ind w:left="720" w:hanging="360"/>
      </w:pPr>
      <w:rPr>
        <w:rFonts w:ascii="Modern No. 20" w:hAnsi="Modern No. 20"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9"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2"/>
  </w:num>
  <w:num w:numId="5" w16cid:durableId="648827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4"/>
  </w:num>
  <w:num w:numId="8" w16cid:durableId="1925916492">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9"/>
  </w:num>
  <w:num w:numId="11" w16cid:durableId="115023289">
    <w:abstractNumId w:val="36"/>
  </w:num>
  <w:num w:numId="12" w16cid:durableId="1175027039">
    <w:abstractNumId w:val="22"/>
  </w:num>
  <w:num w:numId="13" w16cid:durableId="380254838">
    <w:abstractNumId w:val="28"/>
  </w:num>
  <w:num w:numId="14" w16cid:durableId="1630817897">
    <w:abstractNumId w:val="33"/>
  </w:num>
  <w:num w:numId="15" w16cid:durableId="238248907">
    <w:abstractNumId w:val="16"/>
  </w:num>
  <w:num w:numId="16" w16cid:durableId="1646279227">
    <w:abstractNumId w:val="34"/>
  </w:num>
  <w:num w:numId="17" w16cid:durableId="1034160705">
    <w:abstractNumId w:val="29"/>
  </w:num>
  <w:num w:numId="18" w16cid:durableId="829756921">
    <w:abstractNumId w:val="4"/>
  </w:num>
  <w:num w:numId="19" w16cid:durableId="2037929455">
    <w:abstractNumId w:val="41"/>
  </w:num>
  <w:num w:numId="20" w16cid:durableId="929774177">
    <w:abstractNumId w:val="1"/>
  </w:num>
  <w:num w:numId="21" w16cid:durableId="1939562692">
    <w:abstractNumId w:val="30"/>
  </w:num>
  <w:num w:numId="22" w16cid:durableId="1748727827">
    <w:abstractNumId w:val="37"/>
  </w:num>
  <w:num w:numId="23" w16cid:durableId="1140416267">
    <w:abstractNumId w:val="7"/>
  </w:num>
  <w:num w:numId="24" w16cid:durableId="736245549">
    <w:abstractNumId w:val="17"/>
  </w:num>
  <w:num w:numId="25" w16cid:durableId="141434520">
    <w:abstractNumId w:val="19"/>
  </w:num>
  <w:num w:numId="26" w16cid:durableId="308361984">
    <w:abstractNumId w:val="26"/>
  </w:num>
  <w:num w:numId="27" w16cid:durableId="1286544297">
    <w:abstractNumId w:val="18"/>
  </w:num>
  <w:num w:numId="28" w16cid:durableId="511380108">
    <w:abstractNumId w:val="12"/>
  </w:num>
  <w:num w:numId="29" w16cid:durableId="1722946590">
    <w:abstractNumId w:val="43"/>
  </w:num>
  <w:num w:numId="30" w16cid:durableId="326788468">
    <w:abstractNumId w:val="0"/>
  </w:num>
  <w:num w:numId="31" w16cid:durableId="1353846389">
    <w:abstractNumId w:val="39"/>
  </w:num>
  <w:num w:numId="32" w16cid:durableId="1749496467">
    <w:abstractNumId w:val="27"/>
  </w:num>
  <w:num w:numId="33" w16cid:durableId="1048529770">
    <w:abstractNumId w:val="21"/>
  </w:num>
  <w:num w:numId="34" w16cid:durableId="670639989">
    <w:abstractNumId w:val="10"/>
  </w:num>
  <w:num w:numId="35" w16cid:durableId="105078909">
    <w:abstractNumId w:val="15"/>
  </w:num>
  <w:num w:numId="36" w16cid:durableId="189295732">
    <w:abstractNumId w:val="32"/>
  </w:num>
  <w:num w:numId="37" w16cid:durableId="572131220">
    <w:abstractNumId w:val="11"/>
  </w:num>
  <w:num w:numId="38" w16cid:durableId="45640540">
    <w:abstractNumId w:val="25"/>
  </w:num>
  <w:num w:numId="39" w16cid:durableId="370497449">
    <w:abstractNumId w:val="38"/>
  </w:num>
  <w:num w:numId="40" w16cid:durableId="1485469436">
    <w:abstractNumId w:val="5"/>
  </w:num>
  <w:num w:numId="41" w16cid:durableId="64689961">
    <w:abstractNumId w:val="2"/>
  </w:num>
  <w:num w:numId="42" w16cid:durableId="1644574958">
    <w:abstractNumId w:val="13"/>
  </w:num>
  <w:num w:numId="43" w16cid:durableId="227157610">
    <w:abstractNumId w:val="6"/>
  </w:num>
  <w:num w:numId="44" w16cid:durableId="614018558">
    <w:abstractNumId w:val="40"/>
  </w:num>
  <w:num w:numId="45" w16cid:durableId="895091282">
    <w:abstractNumId w:val="20"/>
  </w:num>
  <w:num w:numId="46" w16cid:durableId="1752969873">
    <w:abstractNumId w:val="23"/>
  </w:num>
  <w:num w:numId="47" w16cid:durableId="770588474">
    <w:abstractNumId w:val="31"/>
  </w:num>
  <w:num w:numId="48" w16cid:durableId="113313443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409C"/>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6BA5"/>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67E"/>
    <w:rsid w:val="001A5D9F"/>
    <w:rsid w:val="001A5FC6"/>
    <w:rsid w:val="001B086B"/>
    <w:rsid w:val="001B099A"/>
    <w:rsid w:val="001B0B6E"/>
    <w:rsid w:val="001B0EEA"/>
    <w:rsid w:val="001B120B"/>
    <w:rsid w:val="001B1A8B"/>
    <w:rsid w:val="001B3EE1"/>
    <w:rsid w:val="001B43B6"/>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407"/>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0F55"/>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23AE"/>
    <w:rsid w:val="002930C1"/>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7C76"/>
    <w:rsid w:val="002E7E0D"/>
    <w:rsid w:val="002E7EFC"/>
    <w:rsid w:val="002F01F7"/>
    <w:rsid w:val="002F04C8"/>
    <w:rsid w:val="002F0628"/>
    <w:rsid w:val="002F0D78"/>
    <w:rsid w:val="002F0F0C"/>
    <w:rsid w:val="002F11BC"/>
    <w:rsid w:val="002F11D7"/>
    <w:rsid w:val="002F1C0E"/>
    <w:rsid w:val="002F2AF3"/>
    <w:rsid w:val="002F33B8"/>
    <w:rsid w:val="002F38BB"/>
    <w:rsid w:val="002F3E1D"/>
    <w:rsid w:val="002F4587"/>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4689D"/>
    <w:rsid w:val="00347606"/>
    <w:rsid w:val="003501C8"/>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66C"/>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71E"/>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172"/>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E5E"/>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1ED5"/>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46E45"/>
    <w:rsid w:val="004505D5"/>
    <w:rsid w:val="004508F4"/>
    <w:rsid w:val="0045163F"/>
    <w:rsid w:val="00452702"/>
    <w:rsid w:val="004527F6"/>
    <w:rsid w:val="004530B2"/>
    <w:rsid w:val="00454FEA"/>
    <w:rsid w:val="00455D30"/>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4181"/>
    <w:rsid w:val="00474920"/>
    <w:rsid w:val="00474BA4"/>
    <w:rsid w:val="00474C95"/>
    <w:rsid w:val="0047511F"/>
    <w:rsid w:val="00476399"/>
    <w:rsid w:val="0047674A"/>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0FA8"/>
    <w:rsid w:val="004A126D"/>
    <w:rsid w:val="004A37FD"/>
    <w:rsid w:val="004A3F8B"/>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CC7"/>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114B"/>
    <w:rsid w:val="005429DC"/>
    <w:rsid w:val="00543181"/>
    <w:rsid w:val="005450E0"/>
    <w:rsid w:val="005458D3"/>
    <w:rsid w:val="00546324"/>
    <w:rsid w:val="005464A2"/>
    <w:rsid w:val="00547009"/>
    <w:rsid w:val="00550200"/>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652"/>
    <w:rsid w:val="00580B03"/>
    <w:rsid w:val="00580D25"/>
    <w:rsid w:val="005815C3"/>
    <w:rsid w:val="00583418"/>
    <w:rsid w:val="005836E8"/>
    <w:rsid w:val="005837DE"/>
    <w:rsid w:val="00584799"/>
    <w:rsid w:val="0058532E"/>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A14E3"/>
    <w:rsid w:val="005A3799"/>
    <w:rsid w:val="005A3AD7"/>
    <w:rsid w:val="005A419B"/>
    <w:rsid w:val="005A4591"/>
    <w:rsid w:val="005A4E2F"/>
    <w:rsid w:val="005A566F"/>
    <w:rsid w:val="005A5DAE"/>
    <w:rsid w:val="005A615E"/>
    <w:rsid w:val="005A6230"/>
    <w:rsid w:val="005A638B"/>
    <w:rsid w:val="005A65EA"/>
    <w:rsid w:val="005A6739"/>
    <w:rsid w:val="005A6C37"/>
    <w:rsid w:val="005A75DC"/>
    <w:rsid w:val="005A7B09"/>
    <w:rsid w:val="005B00E7"/>
    <w:rsid w:val="005B0636"/>
    <w:rsid w:val="005B0878"/>
    <w:rsid w:val="005B129B"/>
    <w:rsid w:val="005B134F"/>
    <w:rsid w:val="005B2A50"/>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2EA1"/>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08"/>
    <w:rsid w:val="00683DC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58B7"/>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1C8E"/>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0A4"/>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2702"/>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AFE"/>
    <w:rsid w:val="007A6E52"/>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1C6"/>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ED7"/>
    <w:rsid w:val="00860F1F"/>
    <w:rsid w:val="0086156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3DA"/>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FA8"/>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6683"/>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A3C"/>
    <w:rsid w:val="00925DE2"/>
    <w:rsid w:val="00926187"/>
    <w:rsid w:val="00926483"/>
    <w:rsid w:val="00927186"/>
    <w:rsid w:val="0093024E"/>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02E"/>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08F6"/>
    <w:rsid w:val="009C13E4"/>
    <w:rsid w:val="009C2247"/>
    <w:rsid w:val="009C27B3"/>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B1E"/>
    <w:rsid w:val="009E6D5C"/>
    <w:rsid w:val="009E7CE4"/>
    <w:rsid w:val="009F18DA"/>
    <w:rsid w:val="009F1BC3"/>
    <w:rsid w:val="009F25D0"/>
    <w:rsid w:val="009F2857"/>
    <w:rsid w:val="009F4049"/>
    <w:rsid w:val="009F5925"/>
    <w:rsid w:val="009F68A4"/>
    <w:rsid w:val="009F737C"/>
    <w:rsid w:val="00A00081"/>
    <w:rsid w:val="00A008A7"/>
    <w:rsid w:val="00A009EB"/>
    <w:rsid w:val="00A03894"/>
    <w:rsid w:val="00A03E7F"/>
    <w:rsid w:val="00A04834"/>
    <w:rsid w:val="00A04F76"/>
    <w:rsid w:val="00A0571C"/>
    <w:rsid w:val="00A05D91"/>
    <w:rsid w:val="00A061A9"/>
    <w:rsid w:val="00A0668C"/>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59D8"/>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DAC"/>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1BA6"/>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7A3"/>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31F"/>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A7073"/>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183A"/>
    <w:rsid w:val="00C1249F"/>
    <w:rsid w:val="00C124ED"/>
    <w:rsid w:val="00C125C3"/>
    <w:rsid w:val="00C13140"/>
    <w:rsid w:val="00C1339D"/>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26B"/>
    <w:rsid w:val="00C87C20"/>
    <w:rsid w:val="00C9017B"/>
    <w:rsid w:val="00C90D48"/>
    <w:rsid w:val="00C9165A"/>
    <w:rsid w:val="00C92353"/>
    <w:rsid w:val="00C928BD"/>
    <w:rsid w:val="00C9366E"/>
    <w:rsid w:val="00C936FD"/>
    <w:rsid w:val="00C94241"/>
    <w:rsid w:val="00C94242"/>
    <w:rsid w:val="00C955B7"/>
    <w:rsid w:val="00C96036"/>
    <w:rsid w:val="00C965DA"/>
    <w:rsid w:val="00C97473"/>
    <w:rsid w:val="00C977BB"/>
    <w:rsid w:val="00C97ED2"/>
    <w:rsid w:val="00CA003A"/>
    <w:rsid w:val="00CA0B7B"/>
    <w:rsid w:val="00CA0BD0"/>
    <w:rsid w:val="00CA2170"/>
    <w:rsid w:val="00CA2C52"/>
    <w:rsid w:val="00CA399F"/>
    <w:rsid w:val="00CA4855"/>
    <w:rsid w:val="00CA4AF7"/>
    <w:rsid w:val="00CA526D"/>
    <w:rsid w:val="00CA59F5"/>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69C6"/>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EE3"/>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44EC"/>
    <w:rsid w:val="00D3588A"/>
    <w:rsid w:val="00D35BF9"/>
    <w:rsid w:val="00D35D79"/>
    <w:rsid w:val="00D3649F"/>
    <w:rsid w:val="00D40575"/>
    <w:rsid w:val="00D41809"/>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C7DFF"/>
    <w:rsid w:val="00DD0337"/>
    <w:rsid w:val="00DD119B"/>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0F05"/>
    <w:rsid w:val="00DF1EBF"/>
    <w:rsid w:val="00DF215B"/>
    <w:rsid w:val="00DF2C08"/>
    <w:rsid w:val="00DF4286"/>
    <w:rsid w:val="00DF48E5"/>
    <w:rsid w:val="00DF5A14"/>
    <w:rsid w:val="00DF5DCC"/>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007"/>
    <w:rsid w:val="00E22C9F"/>
    <w:rsid w:val="00E23B5A"/>
    <w:rsid w:val="00E248E8"/>
    <w:rsid w:val="00E25719"/>
    <w:rsid w:val="00E25818"/>
    <w:rsid w:val="00E26DB3"/>
    <w:rsid w:val="00E27B13"/>
    <w:rsid w:val="00E300E6"/>
    <w:rsid w:val="00E302B0"/>
    <w:rsid w:val="00E3099D"/>
    <w:rsid w:val="00E3134C"/>
    <w:rsid w:val="00E32536"/>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39FE"/>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09A"/>
    <w:rsid w:val="00EC2C55"/>
    <w:rsid w:val="00EC3220"/>
    <w:rsid w:val="00EC3C1A"/>
    <w:rsid w:val="00EC3C52"/>
    <w:rsid w:val="00EC44D5"/>
    <w:rsid w:val="00EC4BCC"/>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7BF"/>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B9C"/>
    <w:rsid w:val="00F36C24"/>
    <w:rsid w:val="00F36ED7"/>
    <w:rsid w:val="00F37758"/>
    <w:rsid w:val="00F401E5"/>
    <w:rsid w:val="00F40998"/>
    <w:rsid w:val="00F40F59"/>
    <w:rsid w:val="00F4168A"/>
    <w:rsid w:val="00F41D1A"/>
    <w:rsid w:val="00F4291B"/>
    <w:rsid w:val="00F42CBF"/>
    <w:rsid w:val="00F42DCB"/>
    <w:rsid w:val="00F42DF1"/>
    <w:rsid w:val="00F4341F"/>
    <w:rsid w:val="00F43D29"/>
    <w:rsid w:val="00F44888"/>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70"/>
    <w:rsid w:val="00F62598"/>
    <w:rsid w:val="00F628A2"/>
    <w:rsid w:val="00F62DC6"/>
    <w:rsid w:val="00F636A0"/>
    <w:rsid w:val="00F64A78"/>
    <w:rsid w:val="00F65A3C"/>
    <w:rsid w:val="00F663DF"/>
    <w:rsid w:val="00F702AD"/>
    <w:rsid w:val="00F7043E"/>
    <w:rsid w:val="00F7051A"/>
    <w:rsid w:val="00F7132D"/>
    <w:rsid w:val="00F7264F"/>
    <w:rsid w:val="00F7406D"/>
    <w:rsid w:val="00F753A1"/>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537"/>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E796C"/>
    <w:rsid w:val="00FF0DB9"/>
    <w:rsid w:val="00FF104C"/>
    <w:rsid w:val="00FF10EC"/>
    <w:rsid w:val="00FF1AAC"/>
    <w:rsid w:val="00FF1B32"/>
    <w:rsid w:val="00FF2351"/>
    <w:rsid w:val="00FF25A1"/>
    <w:rsid w:val="00FF29D9"/>
    <w:rsid w:val="00FF2AB0"/>
    <w:rsid w:val="00FF2DFF"/>
    <w:rsid w:val="00FF3397"/>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4136527">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372513">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2430</TotalTime>
  <Pages>2</Pages>
  <Words>659</Words>
  <Characters>3761</Characters>
  <Application>Microsoft Office Word</Application>
  <DocSecurity>0</DocSecurity>
  <Lines>31</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864</cp:revision>
  <cp:lastPrinted>2016-08-05T18:54:00Z</cp:lastPrinted>
  <dcterms:created xsi:type="dcterms:W3CDTF">2020-08-03T20:20:00Z</dcterms:created>
  <dcterms:modified xsi:type="dcterms:W3CDTF">2022-04-25T00:12:00Z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